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83C3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hAnsi="Times New Roman" w:cs="Times New Roman"/>
          <w:sz w:val="24"/>
          <w:szCs w:val="24"/>
        </w:rPr>
        <w:t xml:space="preserve">       (fl.1410)</w:t>
      </w:r>
    </w:p>
    <w:p w14:paraId="49A481F7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71ACE6D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A6E0270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William Warner(q.v.) were commissioned to levy and collect in</w:t>
      </w:r>
    </w:p>
    <w:p w14:paraId="19607089" w14:textId="77777777" w:rsidR="00E2130F" w:rsidRDefault="00E2130F" w:rsidP="00E2130F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port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in all adjacent ports and places, in person, the subsidy granted to the King in the last Parliament.</w:t>
      </w:r>
    </w:p>
    <w:p w14:paraId="23C9F630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p.197)</w:t>
      </w:r>
    </w:p>
    <w:p w14:paraId="15F64EAE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5352861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35AC970" w14:textId="77777777" w:rsidR="00E2130F" w:rsidRDefault="00E2130F" w:rsidP="00E2130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2023</w:t>
      </w:r>
    </w:p>
    <w:p w14:paraId="73EFE0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0A82" w14:textId="77777777" w:rsidR="00E2130F" w:rsidRDefault="00E2130F" w:rsidP="009139A6">
      <w:r>
        <w:separator/>
      </w:r>
    </w:p>
  </w:endnote>
  <w:endnote w:type="continuationSeparator" w:id="0">
    <w:p w14:paraId="576712D8" w14:textId="77777777" w:rsidR="00E2130F" w:rsidRDefault="00E213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075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7B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18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48DBC" w14:textId="77777777" w:rsidR="00E2130F" w:rsidRDefault="00E2130F" w:rsidP="009139A6">
      <w:r>
        <w:separator/>
      </w:r>
    </w:p>
  </w:footnote>
  <w:footnote w:type="continuationSeparator" w:id="0">
    <w:p w14:paraId="07436369" w14:textId="77777777" w:rsidR="00E2130F" w:rsidRDefault="00E213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B96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F3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E2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0F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2130F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A77F"/>
  <w15:chartTrackingRefBased/>
  <w15:docId w15:val="{F2752D63-D8B3-495F-B022-60E44E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30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2025-06-25T19:59:00Z</dcterms:created>
  <dcterms:modified xsi:type="dcterms:W3CDTF">2025-06-25T19:59:00Z</dcterms:modified>
</cp:coreProperties>
</file>